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703BD" w14:textId="77777777" w:rsidR="00384B3C" w:rsidRDefault="00384B3C" w:rsidP="00384B3C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SCAMPE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41474333" w14:textId="77777777" w:rsidR="00384B3C" w:rsidRDefault="00384B3C" w:rsidP="00384B3C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Dunmow, Essex. Capper.</w:t>
      </w:r>
    </w:p>
    <w:p w14:paraId="65E9D7B0" w14:textId="77777777" w:rsidR="00384B3C" w:rsidRDefault="00384B3C" w:rsidP="00384B3C">
      <w:pPr>
        <w:pStyle w:val="NoSpacing"/>
        <w:ind w:left="720" w:hanging="720"/>
        <w:jc w:val="both"/>
        <w:rPr>
          <w:rFonts w:cs="Times New Roman"/>
          <w:szCs w:val="24"/>
        </w:rPr>
      </w:pPr>
    </w:p>
    <w:p w14:paraId="570464CF" w14:textId="77777777" w:rsidR="00384B3C" w:rsidRDefault="00384B3C" w:rsidP="00384B3C">
      <w:pPr>
        <w:pStyle w:val="NoSpacing"/>
        <w:ind w:left="720" w:hanging="720"/>
        <w:jc w:val="both"/>
        <w:rPr>
          <w:rFonts w:cs="Times New Roman"/>
          <w:szCs w:val="24"/>
        </w:rPr>
      </w:pPr>
    </w:p>
    <w:p w14:paraId="5E9C4C4A" w14:textId="77777777" w:rsidR="00384B3C" w:rsidRDefault="00384B3C" w:rsidP="00384B3C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>Nicholas Spencer, gentleman(q.v.), brought a plaint of debt against him and</w:t>
      </w:r>
    </w:p>
    <w:p w14:paraId="2D278CB9" w14:textId="77777777" w:rsidR="00384B3C" w:rsidRDefault="00384B3C" w:rsidP="00384B3C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four others.    </w:t>
      </w: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636E2B">
          <w:rPr>
            <w:rStyle w:val="Hyperlink"/>
            <w:rFonts w:cs="Times New Roman"/>
            <w:szCs w:val="24"/>
            <w:lang w:val="en-GB"/>
          </w:rPr>
          <w:t>https://waalt.uh.edu/index.php/CP40/748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614E66E1" w14:textId="77777777" w:rsidR="00384B3C" w:rsidRDefault="00384B3C" w:rsidP="00384B3C">
      <w:pPr>
        <w:pStyle w:val="NoSpacing"/>
        <w:ind w:left="720" w:hanging="720"/>
        <w:jc w:val="both"/>
        <w:rPr>
          <w:rFonts w:cs="Times New Roman"/>
          <w:szCs w:val="24"/>
        </w:rPr>
      </w:pPr>
    </w:p>
    <w:p w14:paraId="17CD9F21" w14:textId="77777777" w:rsidR="00384B3C" w:rsidRDefault="00384B3C" w:rsidP="00384B3C">
      <w:pPr>
        <w:pStyle w:val="NoSpacing"/>
        <w:ind w:left="720" w:hanging="720"/>
        <w:jc w:val="both"/>
        <w:rPr>
          <w:rFonts w:cs="Times New Roman"/>
          <w:szCs w:val="24"/>
        </w:rPr>
      </w:pPr>
    </w:p>
    <w:p w14:paraId="465E8337" w14:textId="77777777" w:rsidR="00384B3C" w:rsidRDefault="00384B3C" w:rsidP="00384B3C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 December 2023</w:t>
      </w:r>
    </w:p>
    <w:p w14:paraId="63C7D0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FD69F" w14:textId="77777777" w:rsidR="00384B3C" w:rsidRDefault="00384B3C" w:rsidP="009139A6">
      <w:r>
        <w:separator/>
      </w:r>
    </w:p>
  </w:endnote>
  <w:endnote w:type="continuationSeparator" w:id="0">
    <w:p w14:paraId="036C4F99" w14:textId="77777777" w:rsidR="00384B3C" w:rsidRDefault="00384B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E19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B4F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B1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7895D" w14:textId="77777777" w:rsidR="00384B3C" w:rsidRDefault="00384B3C" w:rsidP="009139A6">
      <w:r>
        <w:separator/>
      </w:r>
    </w:p>
  </w:footnote>
  <w:footnote w:type="continuationSeparator" w:id="0">
    <w:p w14:paraId="69FB97C4" w14:textId="77777777" w:rsidR="00384B3C" w:rsidRDefault="00384B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318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291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EAE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B3C"/>
    <w:rsid w:val="000666E0"/>
    <w:rsid w:val="002510B7"/>
    <w:rsid w:val="00384B3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67D1E"/>
  <w15:chartTrackingRefBased/>
  <w15:docId w15:val="{3FE097EA-1827-489F-A17D-093C9ABAB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84B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2023-12-11T07:39:00Z</dcterms:created>
  <dcterms:modified xsi:type="dcterms:W3CDTF">2023-12-11T07:40:00Z</dcterms:modified>
</cp:coreProperties>
</file>